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761A9C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75E5F">
        <w:rPr>
          <w:b/>
          <w:i/>
          <w:noProof/>
          <w:sz w:val="28"/>
        </w:rPr>
        <w:t>5085</w:t>
      </w:r>
    </w:p>
    <w:p w14:paraId="7CB45193" w14:textId="417FBF4B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E83F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4C540" w:rsidR="001E41F3" w:rsidRPr="00FD235C" w:rsidRDefault="00FD235C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D235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FD235C">
              <w:rPr>
                <w:b/>
                <w:noProof/>
                <w:sz w:val="28"/>
                <w:lang w:eastAsia="zh-CN"/>
              </w:rPr>
              <w:t>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BC1C1B" w:rsidR="001E41F3" w:rsidRPr="00410371" w:rsidRDefault="00D75E5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8FA012" w:rsidR="001E41F3" w:rsidRPr="00410371" w:rsidRDefault="00E83F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86787D">
              <w:rPr>
                <w:b/>
                <w:noProof/>
                <w:sz w:val="28"/>
              </w:rPr>
              <w:t>7</w:t>
            </w:r>
            <w:r w:rsidR="00F57067">
              <w:rPr>
                <w:b/>
                <w:noProof/>
                <w:sz w:val="28"/>
              </w:rPr>
              <w:t>.</w:t>
            </w:r>
            <w:r w:rsidR="0077415C">
              <w:rPr>
                <w:b/>
                <w:noProof/>
                <w:sz w:val="28"/>
              </w:rPr>
              <w:t>0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88F4C" w:rsidR="001E41F3" w:rsidRDefault="00E8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86787D">
              <w:t>7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E83F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C2C91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86787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EEA3D" w:rsidR="001E41F3" w:rsidRDefault="00D75E5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BCE301" w:rsidR="001E41F3" w:rsidRDefault="00D75E5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D63B9" w:rsidR="001E41F3" w:rsidRDefault="00D75E5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794935" w14:textId="77777777" w:rsidR="0086787D" w:rsidRDefault="0086787D" w:rsidP="0086787D">
      <w:pPr>
        <w:pStyle w:val="1"/>
      </w:pPr>
      <w:bookmarkStart w:id="2" w:name="_Toc485043921"/>
      <w:bookmarkEnd w:id="1"/>
      <w:r>
        <w:t>3</w:t>
      </w:r>
      <w:r>
        <w:tab/>
        <w:t>Definitions and abbreviations</w:t>
      </w:r>
      <w:bookmarkEnd w:id="2"/>
    </w:p>
    <w:p w14:paraId="05FA65D3" w14:textId="77777777" w:rsidR="0086787D" w:rsidRDefault="0086787D" w:rsidP="0086787D">
      <w:pPr>
        <w:pStyle w:val="2"/>
      </w:pPr>
      <w:bookmarkStart w:id="3" w:name="_Toc485043922"/>
      <w:r>
        <w:t>3.1</w:t>
      </w:r>
      <w:r>
        <w:tab/>
        <w:t>Definitions</w:t>
      </w:r>
      <w:bookmarkEnd w:id="3"/>
    </w:p>
    <w:p w14:paraId="722114E2" w14:textId="77777777" w:rsidR="0086787D" w:rsidRDefault="0086787D" w:rsidP="0086787D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7A2B1C02" w14:textId="77777777" w:rsidR="0086787D" w:rsidRDefault="0086787D" w:rsidP="0086787D">
      <w:pPr>
        <w:pStyle w:val="2"/>
      </w:pPr>
      <w:bookmarkStart w:id="4" w:name="_Toc485043923"/>
      <w:r>
        <w:t>3.2</w:t>
      </w:r>
      <w:r>
        <w:tab/>
        <w:t>Abbreviations</w:t>
      </w:r>
      <w:bookmarkEnd w:id="4"/>
    </w:p>
    <w:p w14:paraId="62DE66F2" w14:textId="77777777" w:rsidR="0086787D" w:rsidRDefault="0086787D" w:rsidP="0086787D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920334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335ACFDB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3DE4C17A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0BDF32A6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0CA6CF2B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6665552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4EE42D8A" w14:textId="45DDD07A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26:00Z">
        <w:r w:rsidDel="0086787D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26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22B3DFA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6996C474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7FB9358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695084D0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51040457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22276336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C15CDC8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B845037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E0630AA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3E85A5B3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2832A9DB" w14:textId="77777777" w:rsidR="0086787D" w:rsidRDefault="0086787D" w:rsidP="0086787D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3AAB0AA1" w14:textId="77777777" w:rsidR="0086787D" w:rsidRDefault="0086787D" w:rsidP="0086787D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8399A" w14:textId="77777777" w:rsidR="00E83FBE" w:rsidRDefault="00E83FBE">
      <w:r>
        <w:separator/>
      </w:r>
    </w:p>
  </w:endnote>
  <w:endnote w:type="continuationSeparator" w:id="0">
    <w:p w14:paraId="449A04CD" w14:textId="77777777" w:rsidR="00E83FBE" w:rsidRDefault="00E8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877AC" w14:textId="77777777" w:rsidR="00E83FBE" w:rsidRDefault="00E83FBE">
      <w:r>
        <w:separator/>
      </w:r>
    </w:p>
  </w:footnote>
  <w:footnote w:type="continuationSeparator" w:id="0">
    <w:p w14:paraId="78F9B9E4" w14:textId="77777777" w:rsidR="00E83FBE" w:rsidRDefault="00E83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04BD4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6787D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C5A4F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05340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43CE1"/>
    <w:rsid w:val="00D50255"/>
    <w:rsid w:val="00D55D99"/>
    <w:rsid w:val="00D66520"/>
    <w:rsid w:val="00D75E5F"/>
    <w:rsid w:val="00D94EF5"/>
    <w:rsid w:val="00DE34CF"/>
    <w:rsid w:val="00E054E2"/>
    <w:rsid w:val="00E13F3D"/>
    <w:rsid w:val="00E34898"/>
    <w:rsid w:val="00E47BD9"/>
    <w:rsid w:val="00E83FBE"/>
    <w:rsid w:val="00E91378"/>
    <w:rsid w:val="00EB09B7"/>
    <w:rsid w:val="00EE7D7C"/>
    <w:rsid w:val="00EF3EE6"/>
    <w:rsid w:val="00F01566"/>
    <w:rsid w:val="00F22C25"/>
    <w:rsid w:val="00F25D98"/>
    <w:rsid w:val="00F300FB"/>
    <w:rsid w:val="00F53069"/>
    <w:rsid w:val="00F57067"/>
    <w:rsid w:val="00FA20EA"/>
    <w:rsid w:val="00FB6386"/>
    <w:rsid w:val="00FD235C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48FB9-7404-47F6-AC8A-D9B757E2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442</Words>
  <Characters>2606</Characters>
  <Application>Microsoft Office Word</Application>
  <DocSecurity>0</DocSecurity>
  <Lines>118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2024-08-22T16:46:00Z</dcterms:created>
  <dcterms:modified xsi:type="dcterms:W3CDTF">2024-08-22T16:46:00Z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(3)CHqikgTVZE10jVHF5QDiZgMCszAP+EBcn/UQId0jCy8XrFeY/hdFtG0LxoEdRhIcZ9QNKiTd
kjzxZBmUF24OQnar1stu/zZQZLZXVdEBQxi7dm1b8oA8wbDZnJ2fx9G59iYYPqLpp8CxNShX
ambh1i8prnsdBgTWGje/YjyeQvwIE9n3ZxEbZU3jlPkCXHPAtFShrPKkTm2kkFY25Hcr0q8C
mKJGLuZ/SAbB22jXyL</vt:lpwstr>
  </property>
  <property fmtid="{D5CDD505-2E9C-101B-9397-08002B2CF9AE}" pid="23" name="_2015_ms_pID_7253431">
    <vt:lpwstr>82CJImm/jUgsNhNzjGLNZ8MU7180PHCNnYRvAS1ICXLXQ4Ap0i1QqD
FBfsEDau07JOLGVxO9VrVVcqTdrRHxoO8aWPIVgqISUJrcmQlGV4kL5dopsg2L6wYX915fy7
pHFkYwzHiDXoh0KGPh/76Spj38CIsGYDiX8aEeKgisd6OX9UqxolN2b7iqJkj2a3TGcBxYww
jha/Pl9gTeVhHP6Iy7LEr6NrGxXe1zzMX9gz</vt:lpwstr>
  </property>
  <property fmtid="{D5CDD505-2E9C-101B-9397-08002B2CF9AE}" pid="24" name="_2015_ms_pID_7253432">
    <vt:lpwstr>bXInUPxoQ6QU9RRqkK0YU4I=</vt:lpwstr>
  </property>
</Properties>
</file>